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060" w:rsidRDefault="00AB2060" w:rsidP="005E7ED4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AB2060" w:rsidRDefault="00AB2060" w:rsidP="005E7ED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AB2060" w:rsidRDefault="00AB2060" w:rsidP="005E7ED4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2013 г. по 31 декабря 2013г.</w:t>
      </w:r>
    </w:p>
    <w:p w:rsidR="00AB2060" w:rsidRDefault="00AB2060" w:rsidP="005E7ED4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AB2060">
        <w:tc>
          <w:tcPr>
            <w:tcW w:w="1384" w:type="dxa"/>
            <w:vMerge w:val="restart"/>
            <w:vAlign w:val="center"/>
          </w:tcPr>
          <w:p w:rsidR="00AB2060" w:rsidRDefault="00AB2060" w:rsidP="00EB76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AB2060" w:rsidRDefault="00AB2060" w:rsidP="00EB76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AB2060" w:rsidRDefault="00AB2060" w:rsidP="00EB76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AB2060" w:rsidRDefault="00AB2060" w:rsidP="00EB76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AB2060" w:rsidRDefault="00AB2060" w:rsidP="00EB76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AB2060" w:rsidRDefault="00AB2060" w:rsidP="00EB76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AB2060" w:rsidRDefault="00AB2060" w:rsidP="00EB76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AB2060" w:rsidRDefault="00AB2060" w:rsidP="00EB76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AB2060" w:rsidRDefault="00AB2060" w:rsidP="00EB76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AB2060">
        <w:tc>
          <w:tcPr>
            <w:tcW w:w="1384" w:type="dxa"/>
            <w:vMerge/>
            <w:vAlign w:val="center"/>
          </w:tcPr>
          <w:p w:rsidR="00AB2060" w:rsidRDefault="00AB2060" w:rsidP="00234DF2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AB2060" w:rsidRDefault="00AB2060" w:rsidP="00234DF2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AB2060" w:rsidRPr="00EB7646" w:rsidRDefault="00AB2060" w:rsidP="00EB7646">
            <w:pPr>
              <w:jc w:val="center"/>
              <w:rPr>
                <w:sz w:val="20"/>
                <w:szCs w:val="20"/>
                <w:lang w:eastAsia="en-US"/>
              </w:rPr>
            </w:pPr>
            <w:r w:rsidRPr="00EB7646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AB2060" w:rsidRPr="00EB7646" w:rsidRDefault="00AB2060" w:rsidP="00EB7646">
            <w:pPr>
              <w:jc w:val="center"/>
              <w:rPr>
                <w:sz w:val="20"/>
                <w:szCs w:val="20"/>
                <w:lang w:eastAsia="en-US"/>
              </w:rPr>
            </w:pPr>
            <w:r w:rsidRPr="00EB7646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AB2060" w:rsidRPr="00EB7646" w:rsidRDefault="00AB2060" w:rsidP="00EB7646">
            <w:pPr>
              <w:jc w:val="center"/>
              <w:rPr>
                <w:sz w:val="20"/>
                <w:szCs w:val="20"/>
                <w:lang w:eastAsia="en-US"/>
              </w:rPr>
            </w:pPr>
            <w:r w:rsidRPr="00EB7646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AB2060" w:rsidRPr="00EB7646" w:rsidRDefault="00AB2060" w:rsidP="00EB7646">
            <w:pPr>
              <w:jc w:val="center"/>
              <w:rPr>
                <w:sz w:val="20"/>
                <w:szCs w:val="20"/>
                <w:lang w:eastAsia="en-US"/>
              </w:rPr>
            </w:pPr>
            <w:r w:rsidRPr="00EB7646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AB2060" w:rsidRPr="00EB7646" w:rsidRDefault="00AB2060" w:rsidP="00EB7646">
            <w:pPr>
              <w:jc w:val="center"/>
              <w:rPr>
                <w:sz w:val="20"/>
                <w:szCs w:val="20"/>
                <w:lang w:eastAsia="en-US"/>
              </w:rPr>
            </w:pPr>
            <w:r w:rsidRPr="00EB7646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AB2060" w:rsidRPr="00EB7646" w:rsidRDefault="00AB2060" w:rsidP="00EB7646">
            <w:pPr>
              <w:jc w:val="center"/>
              <w:rPr>
                <w:sz w:val="20"/>
                <w:szCs w:val="20"/>
                <w:lang w:eastAsia="en-US"/>
              </w:rPr>
            </w:pPr>
            <w:r w:rsidRPr="00EB7646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AB2060" w:rsidRPr="00EB7646" w:rsidRDefault="00AB2060" w:rsidP="00EB7646">
            <w:pPr>
              <w:jc w:val="center"/>
              <w:rPr>
                <w:sz w:val="20"/>
                <w:szCs w:val="20"/>
                <w:lang w:eastAsia="en-US"/>
              </w:rPr>
            </w:pPr>
            <w:r w:rsidRPr="00EB7646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AB2060" w:rsidRDefault="00AB2060" w:rsidP="00234DF2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AB2060" w:rsidRDefault="00AB2060" w:rsidP="00234DF2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AB2060" w:rsidRDefault="00AB2060" w:rsidP="00234DF2">
            <w:pPr>
              <w:rPr>
                <w:lang w:eastAsia="en-US"/>
              </w:rPr>
            </w:pPr>
          </w:p>
        </w:tc>
      </w:tr>
      <w:tr w:rsidR="00AB2060">
        <w:trPr>
          <w:trHeight w:val="1597"/>
        </w:trPr>
        <w:tc>
          <w:tcPr>
            <w:tcW w:w="1384" w:type="dxa"/>
          </w:tcPr>
          <w:p w:rsidR="00AB2060" w:rsidRPr="00EB7646" w:rsidRDefault="00AB2060" w:rsidP="00234DF2">
            <w:pPr>
              <w:rPr>
                <w:color w:val="333333"/>
                <w:lang w:eastAsia="en-US"/>
              </w:rPr>
            </w:pPr>
            <w:r w:rsidRPr="00EB7646">
              <w:rPr>
                <w:color w:val="333333"/>
                <w:lang w:eastAsia="en-US"/>
              </w:rPr>
              <w:t>Фролова О.А.</w:t>
            </w:r>
          </w:p>
        </w:tc>
        <w:tc>
          <w:tcPr>
            <w:tcW w:w="1602" w:type="dxa"/>
          </w:tcPr>
          <w:p w:rsidR="00AB2060" w:rsidRPr="00EB7646" w:rsidRDefault="00AB2060" w:rsidP="00EB7646">
            <w:pPr>
              <w:jc w:val="center"/>
              <w:rPr>
                <w:color w:val="333333"/>
                <w:lang w:eastAsia="en-US"/>
              </w:rPr>
            </w:pPr>
            <w:r w:rsidRPr="00EB7646">
              <w:rPr>
                <w:color w:val="333333"/>
                <w:lang w:eastAsia="en-US"/>
              </w:rPr>
              <w:t>Директор МБУ ДОД Еткульского районного Дома детского творчества</w:t>
            </w:r>
          </w:p>
        </w:tc>
        <w:tc>
          <w:tcPr>
            <w:tcW w:w="1079" w:type="dxa"/>
          </w:tcPr>
          <w:p w:rsidR="00AB2060" w:rsidRDefault="00AB2060" w:rsidP="00234DF2">
            <w:pPr>
              <w:rPr>
                <w:lang w:eastAsia="en-US"/>
              </w:rPr>
            </w:pPr>
            <w:r>
              <w:rPr>
                <w:lang w:eastAsia="en-US"/>
              </w:rPr>
              <w:t>1)Квар-тира</w:t>
            </w:r>
          </w:p>
          <w:p w:rsidR="00AB2060" w:rsidRDefault="00AB2060" w:rsidP="00234DF2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AB2060" w:rsidRPr="00EB7646" w:rsidRDefault="00AB2060" w:rsidP="00234DF2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 д</w:t>
            </w:r>
            <w:r w:rsidRPr="00EB7646">
              <w:rPr>
                <w:color w:val="333333"/>
                <w:lang w:eastAsia="en-US"/>
              </w:rPr>
              <w:t>олевая</w:t>
            </w:r>
          </w:p>
          <w:p w:rsidR="00AB2060" w:rsidRPr="00EB7646" w:rsidRDefault="00AB2060" w:rsidP="00234DF2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1/2 </w:t>
            </w:r>
          </w:p>
          <w:p w:rsidR="00AB2060" w:rsidRPr="00EB7646" w:rsidRDefault="00AB2060" w:rsidP="00EB7646">
            <w:pPr>
              <w:jc w:val="center"/>
              <w:rPr>
                <w:color w:val="333333"/>
                <w:lang w:eastAsia="en-US"/>
              </w:rPr>
            </w:pPr>
          </w:p>
          <w:p w:rsidR="00AB2060" w:rsidRPr="00EB7646" w:rsidRDefault="00AB2060" w:rsidP="005E7ED4">
            <w:pPr>
              <w:rPr>
                <w:color w:val="333333"/>
                <w:lang w:eastAsia="en-US"/>
              </w:rPr>
            </w:pPr>
          </w:p>
          <w:p w:rsidR="00AB2060" w:rsidRPr="00EB7646" w:rsidRDefault="00AB2060" w:rsidP="00EB7646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AB2060" w:rsidRPr="00EB7646" w:rsidRDefault="00AB2060" w:rsidP="005E7ED4">
            <w:pPr>
              <w:rPr>
                <w:color w:val="333333"/>
                <w:lang w:eastAsia="en-US"/>
              </w:rPr>
            </w:pPr>
            <w:r w:rsidRPr="00EB7646">
              <w:rPr>
                <w:color w:val="333333"/>
                <w:lang w:eastAsia="en-US"/>
              </w:rPr>
              <w:t>53</w:t>
            </w:r>
          </w:p>
          <w:p w:rsidR="00AB2060" w:rsidRPr="00EB7646" w:rsidRDefault="00AB2060" w:rsidP="00EB7646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AB2060" w:rsidRPr="00EB7646" w:rsidRDefault="00AB2060" w:rsidP="00EB7646">
            <w:pPr>
              <w:jc w:val="center"/>
              <w:rPr>
                <w:color w:val="333333"/>
                <w:lang w:eastAsia="en-US"/>
              </w:rPr>
            </w:pPr>
            <w:r w:rsidRPr="00EB7646">
              <w:rPr>
                <w:color w:val="333333"/>
                <w:lang w:eastAsia="en-US"/>
              </w:rPr>
              <w:t>Россия</w:t>
            </w:r>
          </w:p>
          <w:p w:rsidR="00AB2060" w:rsidRPr="00EB7646" w:rsidRDefault="00AB2060" w:rsidP="00EB7646">
            <w:pPr>
              <w:jc w:val="center"/>
              <w:rPr>
                <w:color w:val="333333"/>
                <w:lang w:eastAsia="en-US"/>
              </w:rPr>
            </w:pPr>
          </w:p>
          <w:p w:rsidR="00AB2060" w:rsidRPr="00EB7646" w:rsidRDefault="00AB2060" w:rsidP="00EB7646">
            <w:pPr>
              <w:jc w:val="center"/>
              <w:rPr>
                <w:color w:val="333333"/>
                <w:lang w:eastAsia="en-US"/>
              </w:rPr>
            </w:pPr>
          </w:p>
          <w:p w:rsidR="00AB2060" w:rsidRPr="00EB7646" w:rsidRDefault="00AB2060" w:rsidP="00EB7646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AB2060" w:rsidRDefault="00AB2060" w:rsidP="00234DF2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AB2060" w:rsidRPr="00EB7646" w:rsidRDefault="00AB2060" w:rsidP="00EB7646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AB2060" w:rsidRPr="00EB7646" w:rsidRDefault="00AB2060" w:rsidP="00EB7646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AB2060" w:rsidRDefault="00AB2060" w:rsidP="00234DF2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40" w:type="dxa"/>
          </w:tcPr>
          <w:p w:rsidR="00AB2060" w:rsidRPr="00EB7646" w:rsidRDefault="00AB2060" w:rsidP="00234DF2">
            <w:pPr>
              <w:rPr>
                <w:color w:val="333333"/>
                <w:lang w:eastAsia="en-US"/>
              </w:rPr>
            </w:pPr>
            <w:r w:rsidRPr="00EB7646">
              <w:rPr>
                <w:color w:val="333333"/>
                <w:lang w:eastAsia="en-US"/>
              </w:rPr>
              <w:t>327909,14</w:t>
            </w:r>
          </w:p>
        </w:tc>
        <w:tc>
          <w:tcPr>
            <w:tcW w:w="1740" w:type="dxa"/>
          </w:tcPr>
          <w:p w:rsidR="00AB2060" w:rsidRPr="00EB7646" w:rsidRDefault="00AB2060" w:rsidP="00234DF2">
            <w:pPr>
              <w:rPr>
                <w:color w:val="333333"/>
                <w:lang w:val="en-US" w:eastAsia="en-US"/>
              </w:rPr>
            </w:pPr>
          </w:p>
        </w:tc>
      </w:tr>
      <w:tr w:rsidR="00AB2060">
        <w:trPr>
          <w:trHeight w:val="839"/>
        </w:trPr>
        <w:tc>
          <w:tcPr>
            <w:tcW w:w="1384" w:type="dxa"/>
          </w:tcPr>
          <w:p w:rsidR="00AB2060" w:rsidRDefault="00AB2060" w:rsidP="00EB764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AB2060" w:rsidRPr="00EB7646" w:rsidRDefault="00AB2060" w:rsidP="00EB7646">
            <w:pPr>
              <w:jc w:val="center"/>
              <w:rPr>
                <w:color w:val="800000"/>
                <w:lang w:eastAsia="en-US"/>
              </w:rPr>
            </w:pPr>
            <w:r w:rsidRPr="00EB7646">
              <w:rPr>
                <w:color w:val="800000"/>
                <w:lang w:eastAsia="en-US"/>
              </w:rPr>
              <w:t>-</w:t>
            </w:r>
          </w:p>
        </w:tc>
        <w:tc>
          <w:tcPr>
            <w:tcW w:w="1079" w:type="dxa"/>
          </w:tcPr>
          <w:p w:rsidR="00AB2060" w:rsidRPr="00EB7646" w:rsidRDefault="00AB2060" w:rsidP="00234DF2">
            <w:pPr>
              <w:rPr>
                <w:color w:val="800000"/>
                <w:lang w:eastAsia="en-US"/>
              </w:rPr>
            </w:pPr>
            <w:r w:rsidRPr="00EB7646">
              <w:rPr>
                <w:color w:val="800000"/>
                <w:lang w:eastAsia="en-US"/>
              </w:rPr>
              <w:t>-</w:t>
            </w:r>
          </w:p>
        </w:tc>
        <w:tc>
          <w:tcPr>
            <w:tcW w:w="1080" w:type="dxa"/>
          </w:tcPr>
          <w:p w:rsidR="00AB2060" w:rsidRPr="00EB7646" w:rsidRDefault="00AB2060" w:rsidP="00234DF2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AB2060" w:rsidRPr="00EB7646" w:rsidRDefault="00AB2060" w:rsidP="00234DF2">
            <w:pPr>
              <w:rPr>
                <w:color w:val="800000"/>
                <w:lang w:eastAsia="en-US"/>
              </w:rPr>
            </w:pPr>
          </w:p>
          <w:p w:rsidR="00AB2060" w:rsidRPr="00EB7646" w:rsidRDefault="00AB2060" w:rsidP="00EB7646">
            <w:pPr>
              <w:jc w:val="center"/>
              <w:rPr>
                <w:color w:val="800000"/>
                <w:lang w:eastAsia="en-US"/>
              </w:rPr>
            </w:pPr>
          </w:p>
          <w:p w:rsidR="00AB2060" w:rsidRPr="00EB7646" w:rsidRDefault="00AB2060" w:rsidP="00EB7646">
            <w:pPr>
              <w:jc w:val="center"/>
              <w:rPr>
                <w:color w:val="800000"/>
                <w:lang w:eastAsia="en-US"/>
              </w:rPr>
            </w:pPr>
          </w:p>
          <w:p w:rsidR="00AB2060" w:rsidRPr="00EB7646" w:rsidRDefault="00AB2060" w:rsidP="00234DF2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AB2060" w:rsidRPr="00EB7646" w:rsidRDefault="00AB2060" w:rsidP="00234DF2">
            <w:pPr>
              <w:rPr>
                <w:color w:val="800000"/>
                <w:lang w:eastAsia="en-US"/>
              </w:rPr>
            </w:pPr>
          </w:p>
          <w:p w:rsidR="00AB2060" w:rsidRPr="00EB7646" w:rsidRDefault="00AB2060" w:rsidP="00EB7646">
            <w:pPr>
              <w:jc w:val="center"/>
              <w:rPr>
                <w:color w:val="800000"/>
                <w:lang w:eastAsia="en-US"/>
              </w:rPr>
            </w:pPr>
          </w:p>
          <w:p w:rsidR="00AB2060" w:rsidRPr="00EB7646" w:rsidRDefault="00AB2060" w:rsidP="00EB7646">
            <w:pPr>
              <w:jc w:val="center"/>
              <w:rPr>
                <w:color w:val="800000"/>
                <w:lang w:eastAsia="en-US"/>
              </w:rPr>
            </w:pPr>
          </w:p>
          <w:p w:rsidR="00AB2060" w:rsidRPr="00EB7646" w:rsidRDefault="00AB2060" w:rsidP="00EB7646">
            <w:pPr>
              <w:jc w:val="center"/>
              <w:rPr>
                <w:color w:val="800000"/>
                <w:lang w:eastAsia="en-US"/>
              </w:rPr>
            </w:pPr>
          </w:p>
          <w:p w:rsidR="00AB2060" w:rsidRPr="00EB7646" w:rsidRDefault="00AB2060" w:rsidP="00EB7646">
            <w:pPr>
              <w:jc w:val="center"/>
              <w:rPr>
                <w:color w:val="800000"/>
                <w:lang w:eastAsia="en-US"/>
              </w:rPr>
            </w:pPr>
          </w:p>
          <w:p w:rsidR="00AB2060" w:rsidRPr="00EB7646" w:rsidRDefault="00AB2060" w:rsidP="00234DF2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AB2060" w:rsidRPr="00EB7646" w:rsidRDefault="00AB2060" w:rsidP="00234DF2">
            <w:pPr>
              <w:rPr>
                <w:color w:val="800000"/>
                <w:lang w:eastAsia="en-US"/>
              </w:rPr>
            </w:pPr>
            <w:r w:rsidRPr="00EB7646">
              <w:rPr>
                <w:color w:val="800000"/>
                <w:lang w:eastAsia="en-US"/>
              </w:rPr>
              <w:t>Квартира</w:t>
            </w:r>
          </w:p>
        </w:tc>
        <w:tc>
          <w:tcPr>
            <w:tcW w:w="1080" w:type="dxa"/>
          </w:tcPr>
          <w:p w:rsidR="00AB2060" w:rsidRPr="00EB7646" w:rsidRDefault="00AB2060" w:rsidP="00EB7646">
            <w:pPr>
              <w:jc w:val="center"/>
              <w:rPr>
                <w:color w:val="800000"/>
                <w:lang w:eastAsia="en-US"/>
              </w:rPr>
            </w:pPr>
            <w:r w:rsidRPr="00EB7646">
              <w:rPr>
                <w:color w:val="800000"/>
                <w:lang w:eastAsia="en-US"/>
              </w:rPr>
              <w:t>53</w:t>
            </w:r>
          </w:p>
        </w:tc>
        <w:tc>
          <w:tcPr>
            <w:tcW w:w="1080" w:type="dxa"/>
          </w:tcPr>
          <w:p w:rsidR="00AB2060" w:rsidRPr="00EB7646" w:rsidRDefault="00AB2060" w:rsidP="00EB7646">
            <w:pPr>
              <w:jc w:val="center"/>
              <w:rPr>
                <w:color w:val="800000"/>
                <w:lang w:eastAsia="en-US"/>
              </w:rPr>
            </w:pPr>
            <w:r w:rsidRPr="00EB7646"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AB2060" w:rsidRPr="00EB7646" w:rsidRDefault="00AB2060" w:rsidP="00234DF2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AB2060" w:rsidRPr="00EB7646" w:rsidRDefault="00AB2060" w:rsidP="00234DF2">
            <w:pPr>
              <w:rPr>
                <w:color w:val="800000"/>
                <w:lang w:eastAsia="en-US"/>
              </w:rPr>
            </w:pPr>
            <w:r w:rsidRPr="00EB7646">
              <w:rPr>
                <w:color w:val="800000"/>
                <w:lang w:eastAsia="en-US"/>
              </w:rPr>
              <w:t>313921,48</w:t>
            </w:r>
          </w:p>
        </w:tc>
        <w:tc>
          <w:tcPr>
            <w:tcW w:w="1740" w:type="dxa"/>
          </w:tcPr>
          <w:p w:rsidR="00AB2060" w:rsidRPr="00EB7646" w:rsidRDefault="00AB2060" w:rsidP="00234DF2">
            <w:pPr>
              <w:rPr>
                <w:color w:val="800000"/>
                <w:lang w:eastAsia="en-US"/>
              </w:rPr>
            </w:pPr>
          </w:p>
        </w:tc>
      </w:tr>
      <w:tr w:rsidR="00AB2060">
        <w:tc>
          <w:tcPr>
            <w:tcW w:w="1384" w:type="dxa"/>
          </w:tcPr>
          <w:p w:rsidR="00AB2060" w:rsidRDefault="00AB2060" w:rsidP="00EA03A7">
            <w:pPr>
              <w:rPr>
                <w:lang w:eastAsia="en-US"/>
              </w:rPr>
            </w:pPr>
            <w:r>
              <w:rPr>
                <w:lang w:eastAsia="en-US"/>
              </w:rPr>
              <w:t>Сын</w:t>
            </w:r>
          </w:p>
        </w:tc>
        <w:tc>
          <w:tcPr>
            <w:tcW w:w="1602" w:type="dxa"/>
          </w:tcPr>
          <w:p w:rsidR="00AB2060" w:rsidRPr="00EB7646" w:rsidRDefault="00AB2060" w:rsidP="00EB7646">
            <w:pPr>
              <w:jc w:val="center"/>
              <w:rPr>
                <w:color w:val="800000"/>
                <w:lang w:eastAsia="en-US"/>
              </w:rPr>
            </w:pPr>
            <w:r w:rsidRPr="00EB7646">
              <w:rPr>
                <w:color w:val="800000"/>
                <w:lang w:eastAsia="en-US"/>
              </w:rPr>
              <w:t>-</w:t>
            </w:r>
          </w:p>
        </w:tc>
        <w:tc>
          <w:tcPr>
            <w:tcW w:w="1079" w:type="dxa"/>
          </w:tcPr>
          <w:p w:rsidR="00AB2060" w:rsidRPr="00EB7646" w:rsidRDefault="00AB2060" w:rsidP="00234DF2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AB2060" w:rsidRPr="00EB7646" w:rsidRDefault="00AB2060" w:rsidP="00681773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AB2060" w:rsidRPr="00EB7646" w:rsidRDefault="00AB2060" w:rsidP="00681773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AB2060" w:rsidRPr="00EB7646" w:rsidRDefault="00AB2060" w:rsidP="00681773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AB2060" w:rsidRPr="00EB7646" w:rsidRDefault="00AB2060" w:rsidP="00234DF2">
            <w:pPr>
              <w:rPr>
                <w:color w:val="800000"/>
                <w:lang w:eastAsia="en-US"/>
              </w:rPr>
            </w:pPr>
            <w:r w:rsidRPr="00EB7646">
              <w:rPr>
                <w:color w:val="800000"/>
                <w:lang w:eastAsia="en-US"/>
              </w:rPr>
              <w:t>Квартира</w:t>
            </w:r>
          </w:p>
        </w:tc>
        <w:tc>
          <w:tcPr>
            <w:tcW w:w="1080" w:type="dxa"/>
          </w:tcPr>
          <w:p w:rsidR="00AB2060" w:rsidRPr="00EB7646" w:rsidRDefault="00AB2060" w:rsidP="00EB7646">
            <w:pPr>
              <w:jc w:val="center"/>
              <w:rPr>
                <w:color w:val="800000"/>
                <w:lang w:eastAsia="en-US"/>
              </w:rPr>
            </w:pPr>
            <w:r w:rsidRPr="00EB7646">
              <w:rPr>
                <w:color w:val="800000"/>
                <w:lang w:eastAsia="en-US"/>
              </w:rPr>
              <w:t>53</w:t>
            </w:r>
          </w:p>
        </w:tc>
        <w:tc>
          <w:tcPr>
            <w:tcW w:w="1080" w:type="dxa"/>
          </w:tcPr>
          <w:p w:rsidR="00AB2060" w:rsidRPr="00EB7646" w:rsidRDefault="00AB2060" w:rsidP="00EB7646">
            <w:pPr>
              <w:jc w:val="center"/>
              <w:rPr>
                <w:color w:val="800000"/>
                <w:lang w:eastAsia="en-US"/>
              </w:rPr>
            </w:pPr>
            <w:r w:rsidRPr="00EB7646"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AB2060" w:rsidRPr="00EB7646" w:rsidRDefault="00AB2060" w:rsidP="00234DF2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AB2060" w:rsidRPr="00EB7646" w:rsidRDefault="00AB2060" w:rsidP="00234DF2">
            <w:pPr>
              <w:rPr>
                <w:color w:val="800000"/>
                <w:lang w:eastAsia="en-US"/>
              </w:rPr>
            </w:pPr>
            <w:r w:rsidRPr="00EB7646"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AB2060" w:rsidRPr="00EB7646" w:rsidRDefault="00AB2060" w:rsidP="00234DF2">
            <w:pPr>
              <w:rPr>
                <w:color w:val="800000"/>
                <w:lang w:eastAsia="en-US"/>
              </w:rPr>
            </w:pPr>
          </w:p>
        </w:tc>
      </w:tr>
    </w:tbl>
    <w:p w:rsidR="00AB2060" w:rsidRDefault="00AB2060" w:rsidP="005E7ED4">
      <w:pPr>
        <w:rPr>
          <w:color w:val="800000"/>
        </w:rPr>
      </w:pPr>
    </w:p>
    <w:p w:rsidR="00AB2060" w:rsidRDefault="00AB2060" w:rsidP="005E7ED4"/>
    <w:sectPr w:rsidR="00AB2060" w:rsidSect="00EA03A7">
      <w:pgSz w:w="16838" w:h="11906" w:orient="landscape"/>
      <w:pgMar w:top="107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7ED4"/>
    <w:rsid w:val="00234DF2"/>
    <w:rsid w:val="002546AC"/>
    <w:rsid w:val="00284B6F"/>
    <w:rsid w:val="00313BE8"/>
    <w:rsid w:val="004114B1"/>
    <w:rsid w:val="004E2AE2"/>
    <w:rsid w:val="00587E16"/>
    <w:rsid w:val="005E7ED4"/>
    <w:rsid w:val="00627217"/>
    <w:rsid w:val="00681773"/>
    <w:rsid w:val="007D6FF5"/>
    <w:rsid w:val="00AB2060"/>
    <w:rsid w:val="00CA60E9"/>
    <w:rsid w:val="00CD0677"/>
    <w:rsid w:val="00E2688F"/>
    <w:rsid w:val="00EA03A7"/>
    <w:rsid w:val="00EB7646"/>
    <w:rsid w:val="00F06288"/>
    <w:rsid w:val="00F84576"/>
    <w:rsid w:val="00FB278A"/>
    <w:rsid w:val="00FF5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ED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E7ED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054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39</TotalTime>
  <Pages>1</Pages>
  <Words>129</Words>
  <Characters>740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2014-05-08T06:35:00Z</dcterms:created>
  <dcterms:modified xsi:type="dcterms:W3CDTF">2014-05-19T12:57:00Z</dcterms:modified>
</cp:coreProperties>
</file>